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64" w:type="dxa"/>
        <w:tblInd w:w="93" w:type="dxa"/>
        <w:tblLook w:val="00A0"/>
      </w:tblPr>
      <w:tblGrid>
        <w:gridCol w:w="531"/>
        <w:gridCol w:w="3137"/>
        <w:gridCol w:w="2347"/>
        <w:gridCol w:w="2217"/>
        <w:gridCol w:w="1567"/>
        <w:gridCol w:w="1126"/>
        <w:gridCol w:w="3739"/>
      </w:tblGrid>
      <w:tr w:rsidR="0026099F" w:rsidRPr="009A4C90" w:rsidTr="003E635B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099F" w:rsidRPr="00C03ABB" w:rsidRDefault="0026099F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9F" w:rsidRDefault="002609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26099F" w:rsidRDefault="002609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26099F" w:rsidRDefault="002609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26099F" w:rsidRPr="00DC709A" w:rsidRDefault="002609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26099F" w:rsidRPr="00C271E1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271E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Приложение</w:t>
            </w:r>
          </w:p>
        </w:tc>
      </w:tr>
      <w:tr w:rsidR="0026099F" w:rsidRPr="009A4C90" w:rsidTr="003E635B">
        <w:trPr>
          <w:trHeight w:val="81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099F" w:rsidRPr="00C03ABB" w:rsidRDefault="0026099F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26099F" w:rsidRPr="00C03ABB" w:rsidRDefault="0026099F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099F" w:rsidRPr="009A4C90" w:rsidTr="003E635B">
        <w:trPr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торгового объекта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0A319F" w:rsidRDefault="002609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Период функциони</w:t>
            </w:r>
            <w:r>
              <w:rPr>
                <w:rFonts w:ascii="Times New Roman" w:hAnsi="Times New Roman"/>
                <w:b/>
                <w:color w:val="000000"/>
              </w:rPr>
              <w:t>-</w:t>
            </w:r>
            <w:r w:rsidRPr="000A319F">
              <w:rPr>
                <w:rFonts w:ascii="Times New Roman" w:hAnsi="Times New Roman"/>
                <w:b/>
                <w:color w:val="000000"/>
              </w:rPr>
              <w:t>рования торгового объекта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26099F" w:rsidRPr="000A319F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26099F" w:rsidRPr="009A4C90" w:rsidTr="00880BF3">
        <w:trPr>
          <w:trHeight w:val="136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Мглинская, в </w:t>
            </w:r>
            <w:smartTag w:uri="urn:schemas-microsoft-com:office:smarttags" w:element="metricconverter">
              <w:smartTagPr>
                <w:attr w:name="ProductID" w:val="7 м"/>
              </w:smartTagPr>
              <w:r>
                <w:rPr>
                  <w:rFonts w:ascii="Times New Roman" w:hAnsi="Times New Roman"/>
                  <w:color w:val="000000"/>
                </w:rPr>
                <w:t>7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 к северу от киоска «Союзпечать»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май-сентябрь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099F" w:rsidRDefault="0026099F" w:rsidP="00C13AA3">
            <w:pPr>
              <w:rPr>
                <w:rFonts w:ascii="Times New Roman" w:hAnsi="Times New Roman"/>
                <w:color w:val="000000"/>
              </w:rPr>
            </w:pPr>
          </w:p>
          <w:p w:rsidR="0026099F" w:rsidRDefault="0026099F" w:rsidP="00C13AA3"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26099F" w:rsidRPr="009A4C90" w:rsidTr="00880BF3">
        <w:trPr>
          <w:trHeight w:val="17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C13A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C13AA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Ленина,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1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восточнее строения 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май-сентябрь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99F" w:rsidRDefault="0026099F" w:rsidP="0069736F">
            <w:pPr>
              <w:rPr>
                <w:rFonts w:ascii="Times New Roman" w:hAnsi="Times New Roman"/>
                <w:color w:val="000000"/>
              </w:rPr>
            </w:pPr>
          </w:p>
          <w:p w:rsidR="0026099F" w:rsidRDefault="0026099F" w:rsidP="0069736F"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26099F" w:rsidRPr="009A4C90" w:rsidTr="00880BF3">
        <w:trPr>
          <w:trHeight w:val="3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C13A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6973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Первомайская,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6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на северо-восток от строения 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май-сентябрь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6973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99F" w:rsidRDefault="0026099F" w:rsidP="0069736F">
            <w:pPr>
              <w:rPr>
                <w:rFonts w:ascii="Times New Roman" w:hAnsi="Times New Roman"/>
                <w:color w:val="000000"/>
              </w:rPr>
            </w:pPr>
          </w:p>
          <w:p w:rsidR="0026099F" w:rsidRDefault="0026099F" w:rsidP="0069736F"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26099F" w:rsidRPr="009A4C90" w:rsidTr="00880BF3">
        <w:trPr>
          <w:trHeight w:val="3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C13A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Default="0026099F" w:rsidP="006973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область, г. Почеп, ул. Усиевича, прилегает с северной стороны к участку 78 строение 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D30E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D30E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D30E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май-сентябрь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9F" w:rsidRPr="00C03ABB" w:rsidRDefault="0026099F" w:rsidP="00D30E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99F" w:rsidRDefault="0026099F" w:rsidP="00D30EF7">
            <w:pPr>
              <w:rPr>
                <w:rFonts w:ascii="Times New Roman" w:hAnsi="Times New Roman"/>
                <w:color w:val="000000"/>
              </w:rPr>
            </w:pPr>
          </w:p>
          <w:p w:rsidR="0026099F" w:rsidRDefault="0026099F" w:rsidP="00D30EF7"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</w:tbl>
    <w:p w:rsidR="0026099F" w:rsidRDefault="0026099F"/>
    <w:sectPr w:rsidR="0026099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99F" w:rsidRDefault="0026099F" w:rsidP="00B034F3">
      <w:pPr>
        <w:spacing w:after="0" w:line="240" w:lineRule="auto"/>
      </w:pPr>
      <w:r>
        <w:separator/>
      </w:r>
    </w:p>
  </w:endnote>
  <w:endnote w:type="continuationSeparator" w:id="1">
    <w:p w:rsidR="0026099F" w:rsidRDefault="0026099F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99F" w:rsidRDefault="0026099F" w:rsidP="00B034F3">
      <w:pPr>
        <w:spacing w:after="0" w:line="240" w:lineRule="auto"/>
      </w:pPr>
      <w:r>
        <w:separator/>
      </w:r>
    </w:p>
  </w:footnote>
  <w:footnote w:type="continuationSeparator" w:id="1">
    <w:p w:rsidR="0026099F" w:rsidRDefault="0026099F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928"/>
    <w:rsid w:val="00005690"/>
    <w:rsid w:val="00006811"/>
    <w:rsid w:val="00014646"/>
    <w:rsid w:val="00050CC8"/>
    <w:rsid w:val="00056923"/>
    <w:rsid w:val="000712A5"/>
    <w:rsid w:val="00084E16"/>
    <w:rsid w:val="000904B6"/>
    <w:rsid w:val="000A319F"/>
    <w:rsid w:val="000E7C55"/>
    <w:rsid w:val="00106F70"/>
    <w:rsid w:val="001360A2"/>
    <w:rsid w:val="00180703"/>
    <w:rsid w:val="00194560"/>
    <w:rsid w:val="001B7B83"/>
    <w:rsid w:val="001C5ACC"/>
    <w:rsid w:val="001C7F16"/>
    <w:rsid w:val="001E39C4"/>
    <w:rsid w:val="001E7CDD"/>
    <w:rsid w:val="00200A5A"/>
    <w:rsid w:val="00211754"/>
    <w:rsid w:val="00222928"/>
    <w:rsid w:val="00225A19"/>
    <w:rsid w:val="00252DC1"/>
    <w:rsid w:val="0026099F"/>
    <w:rsid w:val="002918A4"/>
    <w:rsid w:val="002C44E2"/>
    <w:rsid w:val="002E433F"/>
    <w:rsid w:val="00322575"/>
    <w:rsid w:val="00325C88"/>
    <w:rsid w:val="00353A1D"/>
    <w:rsid w:val="00385805"/>
    <w:rsid w:val="00390BC6"/>
    <w:rsid w:val="00394AA9"/>
    <w:rsid w:val="003A1F5F"/>
    <w:rsid w:val="003A4EDE"/>
    <w:rsid w:val="003A7DA3"/>
    <w:rsid w:val="003D7C72"/>
    <w:rsid w:val="003E216B"/>
    <w:rsid w:val="003E2873"/>
    <w:rsid w:val="003E635B"/>
    <w:rsid w:val="003F72B6"/>
    <w:rsid w:val="004104C4"/>
    <w:rsid w:val="004205EA"/>
    <w:rsid w:val="00420EE1"/>
    <w:rsid w:val="004553B9"/>
    <w:rsid w:val="0045594C"/>
    <w:rsid w:val="0045728A"/>
    <w:rsid w:val="0046495A"/>
    <w:rsid w:val="00467B69"/>
    <w:rsid w:val="00485F39"/>
    <w:rsid w:val="0048646E"/>
    <w:rsid w:val="00536C81"/>
    <w:rsid w:val="005569BB"/>
    <w:rsid w:val="005A2DF8"/>
    <w:rsid w:val="005A53BD"/>
    <w:rsid w:val="005A59FA"/>
    <w:rsid w:val="005C2040"/>
    <w:rsid w:val="005C6C64"/>
    <w:rsid w:val="005D75F1"/>
    <w:rsid w:val="005F65B9"/>
    <w:rsid w:val="006644E1"/>
    <w:rsid w:val="00673E07"/>
    <w:rsid w:val="00696B9E"/>
    <w:rsid w:val="0069736F"/>
    <w:rsid w:val="006A6B8E"/>
    <w:rsid w:val="006C5293"/>
    <w:rsid w:val="006F1D9B"/>
    <w:rsid w:val="007056AB"/>
    <w:rsid w:val="0071141D"/>
    <w:rsid w:val="00750F34"/>
    <w:rsid w:val="00795B02"/>
    <w:rsid w:val="007B6AAC"/>
    <w:rsid w:val="007E79D2"/>
    <w:rsid w:val="00830D2F"/>
    <w:rsid w:val="00833CA4"/>
    <w:rsid w:val="00880BF3"/>
    <w:rsid w:val="008B07D2"/>
    <w:rsid w:val="008B48C7"/>
    <w:rsid w:val="008C4AEC"/>
    <w:rsid w:val="00921A36"/>
    <w:rsid w:val="00950189"/>
    <w:rsid w:val="009A4C90"/>
    <w:rsid w:val="009C4879"/>
    <w:rsid w:val="00A0699B"/>
    <w:rsid w:val="00A60ECB"/>
    <w:rsid w:val="00A7384E"/>
    <w:rsid w:val="00A75156"/>
    <w:rsid w:val="00A77E8A"/>
    <w:rsid w:val="00A84F09"/>
    <w:rsid w:val="00B034F3"/>
    <w:rsid w:val="00B23944"/>
    <w:rsid w:val="00B408FC"/>
    <w:rsid w:val="00B47167"/>
    <w:rsid w:val="00B8152E"/>
    <w:rsid w:val="00B8504F"/>
    <w:rsid w:val="00B959C3"/>
    <w:rsid w:val="00BA1309"/>
    <w:rsid w:val="00BB2EE2"/>
    <w:rsid w:val="00BB30EB"/>
    <w:rsid w:val="00C03ABB"/>
    <w:rsid w:val="00C10F89"/>
    <w:rsid w:val="00C13AA3"/>
    <w:rsid w:val="00C24BCA"/>
    <w:rsid w:val="00C271E1"/>
    <w:rsid w:val="00C31263"/>
    <w:rsid w:val="00C4765B"/>
    <w:rsid w:val="00C538CD"/>
    <w:rsid w:val="00C53FB3"/>
    <w:rsid w:val="00C57796"/>
    <w:rsid w:val="00C73C1D"/>
    <w:rsid w:val="00C913EC"/>
    <w:rsid w:val="00D14CFD"/>
    <w:rsid w:val="00D30EF7"/>
    <w:rsid w:val="00D71A98"/>
    <w:rsid w:val="00D840AA"/>
    <w:rsid w:val="00D96783"/>
    <w:rsid w:val="00DB7B29"/>
    <w:rsid w:val="00DC709A"/>
    <w:rsid w:val="00DD382C"/>
    <w:rsid w:val="00DE08C8"/>
    <w:rsid w:val="00DE1A6C"/>
    <w:rsid w:val="00DF3769"/>
    <w:rsid w:val="00E069E3"/>
    <w:rsid w:val="00E2160E"/>
    <w:rsid w:val="00E40DFB"/>
    <w:rsid w:val="00E52CB3"/>
    <w:rsid w:val="00E57B59"/>
    <w:rsid w:val="00EC603E"/>
    <w:rsid w:val="00F04ACB"/>
    <w:rsid w:val="00F166EC"/>
    <w:rsid w:val="00F33168"/>
    <w:rsid w:val="00F3424C"/>
    <w:rsid w:val="00F85C91"/>
    <w:rsid w:val="00FB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3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034F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34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034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34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334</TotalTime>
  <Pages>1</Pages>
  <Words>151</Words>
  <Characters>866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2016-04-20T11:27:00Z</cp:lastPrinted>
  <dcterms:created xsi:type="dcterms:W3CDTF">2013-11-10T13:44:00Z</dcterms:created>
  <dcterms:modified xsi:type="dcterms:W3CDTF">2016-05-06T12:58:00Z</dcterms:modified>
</cp:coreProperties>
</file>